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555BE5D6" w14:textId="77777777" w:rsidR="0009014A" w:rsidRDefault="007F12A5" w:rsidP="0009014A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9014A">
              <w:t xml:space="preserve">Instandsetzungsarbeiten von Abwasserkanälen DN 200-400 bzw. Ei 400/600 in </w:t>
            </w:r>
          </w:p>
          <w:p w14:paraId="26102F54" w14:textId="418D35D5" w:rsidR="005F33EB" w:rsidRPr="00C74A8F" w:rsidRDefault="0009014A" w:rsidP="0009014A">
            <w:pPr>
              <w:rPr>
                <w:b/>
              </w:rPr>
            </w:pPr>
            <w:r>
              <w:t>geschlossener Bauweise durch KATE Roboter Sanierung in 5 Straßen in Duisburg</w:t>
            </w:r>
            <w:r w:rsidR="00BA70B0" w:rsidRPr="00BA70B0">
              <w:t xml:space="preserve"> </w:t>
            </w:r>
            <w:r w:rsidR="007F12A5"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61742" w14:textId="77777777" w:rsidR="0060282B" w:rsidRDefault="0060282B">
      <w:r>
        <w:separator/>
      </w:r>
    </w:p>
    <w:p w14:paraId="463713B8" w14:textId="77777777" w:rsidR="0060282B" w:rsidRDefault="0060282B"/>
    <w:p w14:paraId="49FC6464" w14:textId="77777777" w:rsidR="0060282B" w:rsidRDefault="0060282B"/>
  </w:endnote>
  <w:endnote w:type="continuationSeparator" w:id="0">
    <w:p w14:paraId="20A1B1E5" w14:textId="77777777" w:rsidR="0060282B" w:rsidRDefault="0060282B">
      <w:r>
        <w:continuationSeparator/>
      </w:r>
    </w:p>
    <w:p w14:paraId="7632733B" w14:textId="77777777" w:rsidR="0060282B" w:rsidRDefault="0060282B"/>
    <w:p w14:paraId="087BA4DC" w14:textId="77777777" w:rsidR="0060282B" w:rsidRDefault="006028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E7008" w14:textId="77777777" w:rsidR="0060282B" w:rsidRDefault="0060282B" w:rsidP="00026D23">
      <w:r>
        <w:separator/>
      </w:r>
    </w:p>
  </w:footnote>
  <w:footnote w:type="continuationSeparator" w:id="0">
    <w:p w14:paraId="3BE462C4" w14:textId="77777777" w:rsidR="0060282B" w:rsidRDefault="0060282B">
      <w:r>
        <w:continuationSeparator/>
      </w:r>
    </w:p>
    <w:p w14:paraId="43ADCEC5" w14:textId="77777777" w:rsidR="0060282B" w:rsidRDefault="0060282B"/>
    <w:p w14:paraId="7DE24609" w14:textId="77777777" w:rsidR="0060282B" w:rsidRDefault="0060282B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4625"/>
    <w:rsid w:val="0006675C"/>
    <w:rsid w:val="00067E94"/>
    <w:rsid w:val="000733CD"/>
    <w:rsid w:val="00081305"/>
    <w:rsid w:val="000848E7"/>
    <w:rsid w:val="0009014A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4D3F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341F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282B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186B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0B0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748</Words>
  <Characters>4717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Arslan, Yunus</cp:lastModifiedBy>
  <cp:revision>82</cp:revision>
  <cp:lastPrinted>2024-07-15T07:21:00Z</cp:lastPrinted>
  <dcterms:created xsi:type="dcterms:W3CDTF">2022-01-27T14:34:00Z</dcterms:created>
  <dcterms:modified xsi:type="dcterms:W3CDTF">2026-07-01T06:42:00Z</dcterms:modified>
</cp:coreProperties>
</file>